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4556E" w14:textId="4368B57B" w:rsidR="004F649E" w:rsidRDefault="009474BA" w:rsidP="00D21478">
      <w:r>
        <w:rPr>
          <w:rFonts w:ascii="Calibri" w:hAnsi="Calibri" w:cs="Calibri"/>
          <w:i/>
          <w:noProof/>
          <w:sz w:val="16"/>
          <w:szCs w:val="16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CB29DD" wp14:editId="77D0A87B">
                <wp:simplePos x="0" y="0"/>
                <wp:positionH relativeFrom="leftMargin">
                  <wp:posOffset>363144</wp:posOffset>
                </wp:positionH>
                <wp:positionV relativeFrom="paragraph">
                  <wp:posOffset>195930</wp:posOffset>
                </wp:positionV>
                <wp:extent cx="1895475" cy="464820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464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22E5EE" w14:textId="77777777" w:rsidR="009474BA" w:rsidRDefault="009474BA" w:rsidP="009474BA">
                            <w:pPr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CHU DE TOULOUSE</w:t>
                            </w:r>
                          </w:p>
                          <w:p w14:paraId="37DBAC62" w14:textId="77777777" w:rsidR="009474BA" w:rsidRPr="00EC650A" w:rsidRDefault="009474BA" w:rsidP="009474BA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EC650A">
                              <w:rPr>
                                <w:color w:val="000000"/>
                                <w:sz w:val="18"/>
                              </w:rPr>
                              <w:t>HOTEL-DIEU SAINT-JACQUES</w:t>
                            </w:r>
                          </w:p>
                          <w:p w14:paraId="01710C0A" w14:textId="77777777" w:rsidR="009474BA" w:rsidRPr="00806A4F" w:rsidRDefault="009474BA" w:rsidP="009474BA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806A4F">
                              <w:rPr>
                                <w:color w:val="000000"/>
                                <w:sz w:val="18"/>
                              </w:rPr>
                              <w:t>2, rue Viguerie</w:t>
                            </w:r>
                          </w:p>
                          <w:p w14:paraId="68E78657" w14:textId="77777777" w:rsidR="009474BA" w:rsidRPr="00806A4F" w:rsidRDefault="009474BA" w:rsidP="009474BA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806A4F">
                              <w:rPr>
                                <w:color w:val="000000"/>
                                <w:sz w:val="18"/>
                              </w:rPr>
                              <w:t>TSA 80035</w:t>
                            </w:r>
                          </w:p>
                          <w:p w14:paraId="1519A5FB" w14:textId="77777777" w:rsidR="009474BA" w:rsidRPr="00806A4F" w:rsidRDefault="009474BA" w:rsidP="009474BA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806A4F">
                              <w:rPr>
                                <w:color w:val="000000"/>
                                <w:sz w:val="18"/>
                              </w:rPr>
                              <w:t>31059 Toulouse Cedex 9</w:t>
                            </w:r>
                          </w:p>
                          <w:p w14:paraId="14013C1E" w14:textId="77777777" w:rsidR="009474BA" w:rsidRPr="00806A4F" w:rsidRDefault="009474BA" w:rsidP="009474BA">
                            <w:pPr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  <w:r w:rsidRPr="00806A4F">
                              <w:rPr>
                                <w:b/>
                                <w:color w:val="000000"/>
                                <w:sz w:val="18"/>
                              </w:rPr>
                              <w:t>__________________________</w:t>
                            </w:r>
                          </w:p>
                          <w:p w14:paraId="0E6C0BA4" w14:textId="77777777" w:rsidR="009474BA" w:rsidRPr="00806A4F" w:rsidRDefault="009474BA" w:rsidP="009474BA">
                            <w:pPr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</w:p>
                          <w:p w14:paraId="620743A8" w14:textId="77777777" w:rsidR="009474BA" w:rsidRPr="00806A4F" w:rsidRDefault="009474BA" w:rsidP="009474BA">
                            <w:pPr>
                              <w:rPr>
                                <w:b/>
                                <w:color w:val="000000"/>
                              </w:rPr>
                            </w:pPr>
                            <w:r w:rsidRPr="00806A4F">
                              <w:rPr>
                                <w:b/>
                                <w:color w:val="000000"/>
                              </w:rPr>
                              <w:t xml:space="preserve">POLE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PATRIMOINE ET RESSOURCES OPERATIONNELLES</w:t>
                            </w:r>
                          </w:p>
                          <w:p w14:paraId="4BBB5CE5" w14:textId="77777777" w:rsidR="009474BA" w:rsidRDefault="009474BA" w:rsidP="009474BA">
                            <w:pPr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6DE7A75D" w14:textId="33837D63" w:rsidR="009474BA" w:rsidRDefault="009474BA" w:rsidP="009474BA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Directeur </w:t>
                            </w:r>
                            <w:r w:rsidR="00444E30">
                              <w:rPr>
                                <w:color w:val="000000"/>
                                <w:sz w:val="18"/>
                                <w:szCs w:val="18"/>
                              </w:rPr>
                              <w:t>du pôle</w:t>
                            </w:r>
                          </w:p>
                          <w:p w14:paraId="6B0C8362" w14:textId="77777777" w:rsidR="009474BA" w:rsidRDefault="009474BA" w:rsidP="009474BA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Abdelaali GAIDI</w:t>
                            </w:r>
                          </w:p>
                          <w:p w14:paraId="5A193652" w14:textId="4A8FC204" w:rsidR="009474BA" w:rsidRDefault="009474BA" w:rsidP="009474BA">
                            <w:pPr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</w:p>
                          <w:p w14:paraId="6D668668" w14:textId="4200793A" w:rsidR="00444E30" w:rsidRDefault="00444E30" w:rsidP="009474BA">
                            <w:pPr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DIRECTION DES CONSTRUCTION ET DU PATRIMOINE</w:t>
                            </w:r>
                          </w:p>
                          <w:p w14:paraId="27377C8A" w14:textId="16B18524" w:rsidR="00444E30" w:rsidRDefault="00444E30" w:rsidP="009474BA">
                            <w:pPr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</w:p>
                          <w:p w14:paraId="1FFF9AE2" w14:textId="01F3AF68" w:rsidR="00444E30" w:rsidRDefault="00444E30" w:rsidP="00982FEE">
                            <w:pPr>
                              <w:rPr>
                                <w:bCs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bCs/>
                                <w:color w:val="000000"/>
                                <w:sz w:val="18"/>
                              </w:rPr>
                              <w:t>Direct</w:t>
                            </w:r>
                            <w:r w:rsidR="00982FEE">
                              <w:rPr>
                                <w:bCs/>
                                <w:color w:val="000000"/>
                                <w:sz w:val="18"/>
                              </w:rPr>
                              <w:t>rice Adjointe</w:t>
                            </w:r>
                          </w:p>
                          <w:p w14:paraId="7C9CE4B8" w14:textId="0D2D3B06" w:rsidR="00982FEE" w:rsidRPr="00444E30" w:rsidRDefault="00982FEE" w:rsidP="00982FEE">
                            <w:pPr>
                              <w:rPr>
                                <w:bCs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bCs/>
                                <w:color w:val="000000"/>
                                <w:sz w:val="18"/>
                              </w:rPr>
                              <w:t>Delphine CAVAIGNAC</w:t>
                            </w:r>
                          </w:p>
                          <w:p w14:paraId="6C599BA0" w14:textId="77777777" w:rsidR="00444E30" w:rsidRDefault="00444E30" w:rsidP="009474BA">
                            <w:pPr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</w:p>
                          <w:p w14:paraId="1445BB0A" w14:textId="77777777" w:rsidR="009474BA" w:rsidRDefault="009474BA" w:rsidP="009474BA">
                            <w:pPr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DIRECTION DES ACHATS</w:t>
                            </w:r>
                          </w:p>
                          <w:p w14:paraId="52251A8A" w14:textId="77777777" w:rsidR="009474BA" w:rsidRDefault="009474BA" w:rsidP="009474BA">
                            <w:pPr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0D224E79" w14:textId="77777777" w:rsidR="00444E30" w:rsidRDefault="009474BA" w:rsidP="009474BA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Directeur </w:t>
                            </w:r>
                          </w:p>
                          <w:p w14:paraId="74780AE7" w14:textId="795A0297" w:rsidR="009474BA" w:rsidRDefault="009474BA" w:rsidP="009474BA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Didier LAFAGE</w:t>
                            </w:r>
                          </w:p>
                          <w:p w14:paraId="4841A8AD" w14:textId="2D33937E" w:rsidR="009474BA" w:rsidRDefault="009474BA" w:rsidP="009474BA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</w:p>
                          <w:p w14:paraId="6636D7F3" w14:textId="77777777" w:rsidR="00982FEE" w:rsidRDefault="00982FEE" w:rsidP="00982FEE">
                            <w:pPr>
                              <w:rPr>
                                <w:bCs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bCs/>
                                <w:color w:val="000000"/>
                                <w:sz w:val="18"/>
                              </w:rPr>
                              <w:t>Directrice Adjointe</w:t>
                            </w:r>
                          </w:p>
                          <w:p w14:paraId="2EAE0D09" w14:textId="2B114FF0" w:rsidR="00982FEE" w:rsidRPr="00806A4F" w:rsidRDefault="00982FEE" w:rsidP="009474BA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bCs/>
                                <w:color w:val="000000"/>
                                <w:sz w:val="18"/>
                              </w:rPr>
                              <w:t>Clara AVERSO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48CB29D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.6pt;margin-top:15.45pt;width:149.25pt;height:366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" filled="f" stroked="f">
                <v:textbox>
                  <w:txbxContent>
                    <w:p w14:paraId="4A22E5EE" w14:textId="77777777" w:rsidR="009474BA" w:rsidRDefault="009474BA" w:rsidP="009474BA">
                      <w:pPr>
                        <w:rPr>
                          <w:b/>
                          <w:color w:val="000000"/>
                          <w:sz w:val="18"/>
                        </w:rPr>
                      </w:pPr>
                      <w:r>
                        <w:rPr>
                          <w:b/>
                          <w:color w:val="000000"/>
                          <w:sz w:val="18"/>
                        </w:rPr>
                        <w:t>CHU DE TOULOUSE</w:t>
                      </w:r>
                    </w:p>
                    <w:p w14:paraId="37DBAC62" w14:textId="77777777" w:rsidR="009474BA" w:rsidRPr="00EC650A" w:rsidRDefault="009474BA" w:rsidP="009474BA">
                      <w:pPr>
                        <w:rPr>
                          <w:color w:val="000000"/>
                          <w:sz w:val="18"/>
                        </w:rPr>
                      </w:pPr>
                      <w:r w:rsidRPr="00EC650A">
                        <w:rPr>
                          <w:color w:val="000000"/>
                          <w:sz w:val="18"/>
                        </w:rPr>
                        <w:t>HOTEL-DIEU SAINT-JACQUES</w:t>
                      </w:r>
                    </w:p>
                    <w:p w14:paraId="01710C0A" w14:textId="77777777" w:rsidR="009474BA" w:rsidRPr="00806A4F" w:rsidRDefault="009474BA" w:rsidP="009474BA">
                      <w:pPr>
                        <w:rPr>
                          <w:color w:val="000000"/>
                          <w:sz w:val="18"/>
                        </w:rPr>
                      </w:pPr>
                      <w:r w:rsidRPr="00806A4F">
                        <w:rPr>
                          <w:color w:val="000000"/>
                          <w:sz w:val="18"/>
                        </w:rPr>
                        <w:t>2, rue Viguerie</w:t>
                      </w:r>
                    </w:p>
                    <w:p w14:paraId="68E78657" w14:textId="77777777" w:rsidR="009474BA" w:rsidRPr="00806A4F" w:rsidRDefault="009474BA" w:rsidP="009474BA">
                      <w:pPr>
                        <w:rPr>
                          <w:color w:val="000000"/>
                          <w:sz w:val="18"/>
                        </w:rPr>
                      </w:pPr>
                      <w:r w:rsidRPr="00806A4F">
                        <w:rPr>
                          <w:color w:val="000000"/>
                          <w:sz w:val="18"/>
                        </w:rPr>
                        <w:t>TSA 80035</w:t>
                      </w:r>
                    </w:p>
                    <w:p w14:paraId="1519A5FB" w14:textId="77777777" w:rsidR="009474BA" w:rsidRPr="00806A4F" w:rsidRDefault="009474BA" w:rsidP="009474BA">
                      <w:pPr>
                        <w:rPr>
                          <w:color w:val="000000"/>
                          <w:sz w:val="18"/>
                        </w:rPr>
                      </w:pPr>
                      <w:r w:rsidRPr="00806A4F">
                        <w:rPr>
                          <w:color w:val="000000"/>
                          <w:sz w:val="18"/>
                        </w:rPr>
                        <w:t>31059 Toulouse Cedex 9</w:t>
                      </w:r>
                    </w:p>
                    <w:p w14:paraId="14013C1E" w14:textId="77777777" w:rsidR="009474BA" w:rsidRPr="00806A4F" w:rsidRDefault="009474BA" w:rsidP="009474BA">
                      <w:pPr>
                        <w:rPr>
                          <w:b/>
                          <w:color w:val="000000"/>
                          <w:sz w:val="18"/>
                        </w:rPr>
                      </w:pPr>
                      <w:r w:rsidRPr="00806A4F">
                        <w:rPr>
                          <w:b/>
                          <w:color w:val="000000"/>
                          <w:sz w:val="18"/>
                        </w:rPr>
                        <w:t>__________________________</w:t>
                      </w:r>
                    </w:p>
                    <w:p w14:paraId="0E6C0BA4" w14:textId="77777777" w:rsidR="009474BA" w:rsidRPr="00806A4F" w:rsidRDefault="009474BA" w:rsidP="009474BA">
                      <w:pPr>
                        <w:rPr>
                          <w:b/>
                          <w:color w:val="000000"/>
                          <w:sz w:val="18"/>
                        </w:rPr>
                      </w:pPr>
                    </w:p>
                    <w:p w14:paraId="620743A8" w14:textId="77777777" w:rsidR="009474BA" w:rsidRPr="00806A4F" w:rsidRDefault="009474BA" w:rsidP="009474BA">
                      <w:pPr>
                        <w:rPr>
                          <w:b/>
                          <w:color w:val="000000"/>
                        </w:rPr>
                      </w:pPr>
                      <w:r w:rsidRPr="00806A4F">
                        <w:rPr>
                          <w:b/>
                          <w:color w:val="000000"/>
                        </w:rPr>
                        <w:t xml:space="preserve">POLE </w:t>
                      </w:r>
                      <w:r>
                        <w:rPr>
                          <w:b/>
                          <w:color w:val="000000"/>
                        </w:rPr>
                        <w:t>PATRIMOINE ET RESSOURCES OPERATIONNELLES</w:t>
                      </w:r>
                    </w:p>
                    <w:p w14:paraId="4BBB5CE5" w14:textId="77777777" w:rsidR="009474BA" w:rsidRDefault="009474BA" w:rsidP="009474BA">
                      <w:pPr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</w:p>
                    <w:p w14:paraId="6DE7A75D" w14:textId="33837D63" w:rsidR="009474BA" w:rsidRDefault="009474BA" w:rsidP="009474BA">
                      <w:pPr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Directeur </w:t>
                      </w:r>
                      <w:r w:rsidR="00444E30">
                        <w:rPr>
                          <w:color w:val="000000"/>
                          <w:sz w:val="18"/>
                          <w:szCs w:val="18"/>
                        </w:rPr>
                        <w:t>du pôle</w:t>
                      </w:r>
                    </w:p>
                    <w:p w14:paraId="6B0C8362" w14:textId="77777777" w:rsidR="009474BA" w:rsidRDefault="009474BA" w:rsidP="009474BA">
                      <w:pPr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Abdelaali GAIDI</w:t>
                      </w:r>
                    </w:p>
                    <w:p w14:paraId="5A193652" w14:textId="4A8FC204" w:rsidR="009474BA" w:rsidRDefault="009474BA" w:rsidP="009474BA">
                      <w:pPr>
                        <w:rPr>
                          <w:b/>
                          <w:color w:val="000000"/>
                          <w:sz w:val="18"/>
                        </w:rPr>
                      </w:pPr>
                    </w:p>
                    <w:p w14:paraId="6D668668" w14:textId="4200793A" w:rsidR="00444E30" w:rsidRDefault="00444E30" w:rsidP="009474BA">
                      <w:pPr>
                        <w:rPr>
                          <w:b/>
                          <w:color w:val="000000"/>
                          <w:sz w:val="18"/>
                        </w:rPr>
                      </w:pPr>
                      <w:r>
                        <w:rPr>
                          <w:b/>
                          <w:color w:val="000000"/>
                          <w:sz w:val="18"/>
                        </w:rPr>
                        <w:t>DIRECTION DES CONSTRUCTION ET DU PATRIMOINE</w:t>
                      </w:r>
                    </w:p>
                    <w:p w14:paraId="27377C8A" w14:textId="16B18524" w:rsidR="00444E30" w:rsidRDefault="00444E30" w:rsidP="009474BA">
                      <w:pPr>
                        <w:rPr>
                          <w:b/>
                          <w:color w:val="000000"/>
                          <w:sz w:val="18"/>
                        </w:rPr>
                      </w:pPr>
                    </w:p>
                    <w:p w14:paraId="1FFF9AE2" w14:textId="01F3AF68" w:rsidR="00444E30" w:rsidRDefault="00444E30" w:rsidP="00982FEE">
                      <w:pPr>
                        <w:rPr>
                          <w:bCs/>
                          <w:color w:val="000000"/>
                          <w:sz w:val="18"/>
                        </w:rPr>
                      </w:pPr>
                      <w:r>
                        <w:rPr>
                          <w:bCs/>
                          <w:color w:val="000000"/>
                          <w:sz w:val="18"/>
                        </w:rPr>
                        <w:t>Direct</w:t>
                      </w:r>
                      <w:r w:rsidR="00982FEE">
                        <w:rPr>
                          <w:bCs/>
                          <w:color w:val="000000"/>
                          <w:sz w:val="18"/>
                        </w:rPr>
                        <w:t>rice Adjointe</w:t>
                      </w:r>
                    </w:p>
                    <w:p w14:paraId="7C9CE4B8" w14:textId="0D2D3B06" w:rsidR="00982FEE" w:rsidRPr="00444E30" w:rsidRDefault="00982FEE" w:rsidP="00982FEE">
                      <w:pPr>
                        <w:rPr>
                          <w:bCs/>
                          <w:color w:val="000000"/>
                          <w:sz w:val="18"/>
                        </w:rPr>
                      </w:pPr>
                      <w:r>
                        <w:rPr>
                          <w:bCs/>
                          <w:color w:val="000000"/>
                          <w:sz w:val="18"/>
                        </w:rPr>
                        <w:t>Delphine CAVAIGNAC</w:t>
                      </w:r>
                    </w:p>
                    <w:p w14:paraId="6C599BA0" w14:textId="77777777" w:rsidR="00444E30" w:rsidRDefault="00444E30" w:rsidP="009474BA">
                      <w:pPr>
                        <w:rPr>
                          <w:b/>
                          <w:color w:val="000000"/>
                          <w:sz w:val="18"/>
                        </w:rPr>
                      </w:pPr>
                    </w:p>
                    <w:p w14:paraId="1445BB0A" w14:textId="77777777" w:rsidR="009474BA" w:rsidRDefault="009474BA" w:rsidP="009474BA">
                      <w:pPr>
                        <w:rPr>
                          <w:b/>
                          <w:color w:val="000000"/>
                          <w:sz w:val="18"/>
                        </w:rPr>
                      </w:pPr>
                      <w:r>
                        <w:rPr>
                          <w:b/>
                          <w:color w:val="000000"/>
                          <w:sz w:val="18"/>
                        </w:rPr>
                        <w:t>DIRECTION DES ACHATS</w:t>
                      </w:r>
                    </w:p>
                    <w:p w14:paraId="52251A8A" w14:textId="77777777" w:rsidR="009474BA" w:rsidRDefault="009474BA" w:rsidP="009474BA">
                      <w:pPr>
                        <w:rPr>
                          <w:color w:val="000000"/>
                          <w:sz w:val="16"/>
                          <w:szCs w:val="16"/>
                        </w:rPr>
                      </w:pPr>
                    </w:p>
                    <w:p w14:paraId="0D224E79" w14:textId="77777777" w:rsidR="00444E30" w:rsidRDefault="009474BA" w:rsidP="009474BA">
                      <w:pPr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Directeur </w:t>
                      </w:r>
                    </w:p>
                    <w:p w14:paraId="74780AE7" w14:textId="795A0297" w:rsidR="009474BA" w:rsidRDefault="009474BA" w:rsidP="009474BA">
                      <w:pPr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Didier LAFAGE</w:t>
                      </w:r>
                    </w:p>
                    <w:p w14:paraId="4841A8AD" w14:textId="2D33937E" w:rsidR="009474BA" w:rsidRDefault="009474BA" w:rsidP="009474BA">
                      <w:pPr>
                        <w:rPr>
                          <w:color w:val="000000"/>
                          <w:sz w:val="16"/>
                        </w:rPr>
                      </w:pPr>
                    </w:p>
                    <w:p w14:paraId="6636D7F3" w14:textId="77777777" w:rsidR="00982FEE" w:rsidRDefault="00982FEE" w:rsidP="00982FEE">
                      <w:pPr>
                        <w:rPr>
                          <w:bCs/>
                          <w:color w:val="000000"/>
                          <w:sz w:val="18"/>
                        </w:rPr>
                      </w:pPr>
                      <w:r>
                        <w:rPr>
                          <w:bCs/>
                          <w:color w:val="000000"/>
                          <w:sz w:val="18"/>
                        </w:rPr>
                        <w:t>Directrice Adjointe</w:t>
                      </w:r>
                    </w:p>
                    <w:p w14:paraId="2EAE0D09" w14:textId="2B114FF0" w:rsidR="00982FEE" w:rsidRPr="00806A4F" w:rsidRDefault="00982FEE" w:rsidP="009474BA">
                      <w:pPr>
                        <w:rPr>
                          <w:color w:val="000000"/>
                          <w:sz w:val="16"/>
                        </w:rPr>
                      </w:pPr>
                      <w:r>
                        <w:rPr>
                          <w:bCs/>
                          <w:color w:val="000000"/>
                          <w:sz w:val="18"/>
                        </w:rPr>
                        <w:t>Clara AVERSO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BE26C4" w14:textId="281668A5" w:rsidR="00D21478" w:rsidRDefault="00D21478" w:rsidP="00D21478"/>
    <w:p w14:paraId="7AE203D1" w14:textId="265FC72C" w:rsidR="00D21478" w:rsidRDefault="00D21478" w:rsidP="00D21478"/>
    <w:p w14:paraId="4BB9683B" w14:textId="77777777" w:rsidR="00D21478" w:rsidRDefault="00D21478" w:rsidP="00D21478"/>
    <w:p w14:paraId="22E06A4A" w14:textId="77777777" w:rsidR="00D21478" w:rsidRDefault="00D21478" w:rsidP="00D21478"/>
    <w:p w14:paraId="165A5DF8" w14:textId="77777777" w:rsidR="00D21478" w:rsidRDefault="00D21478" w:rsidP="00D21478"/>
    <w:p w14:paraId="23D3B8B4" w14:textId="77777777" w:rsidR="00D21478" w:rsidRPr="00D21478" w:rsidRDefault="00D21478" w:rsidP="00D21478"/>
    <w:p w14:paraId="0C61A16B" w14:textId="77777777" w:rsidR="004F649E" w:rsidRPr="00D21478" w:rsidRDefault="004F649E" w:rsidP="00085F6F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D21478">
        <w:rPr>
          <w:rFonts w:asciiTheme="minorHAnsi" w:hAnsiTheme="minorHAnsi" w:cstheme="minorHAnsi"/>
          <w:b/>
          <w:sz w:val="40"/>
          <w:szCs w:val="40"/>
          <w:bdr w:val="single" w:sz="4" w:space="0" w:color="auto"/>
        </w:rPr>
        <w:t>ATTESTATION DE VISITE</w:t>
      </w:r>
    </w:p>
    <w:p w14:paraId="187A390D" w14:textId="77777777" w:rsidR="00EF03A5" w:rsidRDefault="00EF03A5" w:rsidP="00D21478">
      <w:pPr>
        <w:rPr>
          <w:rFonts w:asciiTheme="minorHAnsi" w:hAnsiTheme="minorHAnsi" w:cstheme="minorHAnsi"/>
          <w:sz w:val="40"/>
          <w:szCs w:val="40"/>
        </w:rPr>
      </w:pPr>
    </w:p>
    <w:p w14:paraId="5E4C91E1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3A855CC6" w14:textId="67B7FD3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  <w:r w:rsidRPr="00D21478">
        <w:rPr>
          <w:rFonts w:asciiTheme="minorHAnsi" w:hAnsiTheme="minorHAnsi" w:cstheme="minorHAnsi"/>
          <w:sz w:val="24"/>
          <w:szCs w:val="24"/>
        </w:rPr>
        <w:t>Objet d</w:t>
      </w:r>
      <w:r w:rsidR="00444E30">
        <w:rPr>
          <w:rFonts w:asciiTheme="minorHAnsi" w:hAnsiTheme="minorHAnsi" w:cstheme="minorHAnsi"/>
          <w:sz w:val="24"/>
          <w:szCs w:val="24"/>
        </w:rPr>
        <w:t>e la visite</w:t>
      </w:r>
      <w:r w:rsidRPr="00D21478">
        <w:rPr>
          <w:rFonts w:asciiTheme="minorHAnsi" w:hAnsiTheme="minorHAnsi" w:cstheme="minorHAnsi"/>
          <w:sz w:val="24"/>
          <w:szCs w:val="24"/>
        </w:rPr>
        <w:t xml:space="preserve"> : </w:t>
      </w:r>
      <w:r w:rsidR="00444E30">
        <w:rPr>
          <w:rFonts w:asciiTheme="minorHAnsi" w:hAnsiTheme="minorHAnsi" w:cstheme="minorHAnsi"/>
          <w:sz w:val="24"/>
          <w:szCs w:val="24"/>
        </w:rPr>
        <w:t xml:space="preserve">visite de site </w:t>
      </w:r>
    </w:p>
    <w:p w14:paraId="2944F152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54EAA503" w14:textId="77777777" w:rsidR="00DA4DF1" w:rsidRPr="00D21478" w:rsidRDefault="00DA4DF1" w:rsidP="00D21478">
      <w:pPr>
        <w:rPr>
          <w:rFonts w:asciiTheme="minorHAnsi" w:hAnsiTheme="minorHAnsi" w:cstheme="minorHAnsi"/>
          <w:sz w:val="24"/>
          <w:szCs w:val="24"/>
        </w:rPr>
      </w:pPr>
    </w:p>
    <w:p w14:paraId="48C95635" w14:textId="77777777" w:rsidR="004F649E" w:rsidRPr="00D21478" w:rsidRDefault="002E7C89" w:rsidP="00D21478">
      <w:pPr>
        <w:rPr>
          <w:rFonts w:asciiTheme="minorHAnsi" w:hAnsiTheme="minorHAnsi" w:cstheme="minorHAnsi"/>
          <w:sz w:val="24"/>
          <w:szCs w:val="24"/>
        </w:rPr>
      </w:pPr>
      <w:r w:rsidRPr="00D21478">
        <w:rPr>
          <w:rFonts w:asciiTheme="minorHAnsi" w:hAnsiTheme="minorHAnsi" w:cstheme="minorHAnsi"/>
          <w:sz w:val="24"/>
          <w:szCs w:val="24"/>
        </w:rPr>
        <w:t>Je soussigné :</w:t>
      </w:r>
      <w:r w:rsidR="004F649E" w:rsidRPr="00D2147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EFCFB3B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7A3EE750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5A3CE305" w14:textId="77777777" w:rsidR="00DA4DF1" w:rsidRPr="00D21478" w:rsidRDefault="00DA4DF1" w:rsidP="00D21478">
      <w:pPr>
        <w:rPr>
          <w:rFonts w:asciiTheme="minorHAnsi" w:hAnsiTheme="minorHAnsi" w:cstheme="minorHAnsi"/>
          <w:sz w:val="24"/>
          <w:szCs w:val="24"/>
        </w:rPr>
      </w:pPr>
    </w:p>
    <w:p w14:paraId="6CDE1380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  <w:r w:rsidRPr="00D21478">
        <w:rPr>
          <w:rFonts w:asciiTheme="minorHAnsi" w:hAnsiTheme="minorHAnsi" w:cstheme="minorHAnsi"/>
          <w:sz w:val="24"/>
          <w:szCs w:val="24"/>
        </w:rPr>
        <w:t>Atteste que la société :</w:t>
      </w:r>
    </w:p>
    <w:p w14:paraId="1E9F09CB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564760A0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0B52B697" w14:textId="77777777" w:rsidR="00B61140" w:rsidRPr="00D21478" w:rsidRDefault="00B61140" w:rsidP="00D21478">
      <w:pPr>
        <w:rPr>
          <w:rFonts w:asciiTheme="minorHAnsi" w:hAnsiTheme="minorHAnsi" w:cstheme="minorHAnsi"/>
          <w:sz w:val="24"/>
          <w:szCs w:val="24"/>
        </w:rPr>
      </w:pPr>
    </w:p>
    <w:p w14:paraId="7F3377DF" w14:textId="44F9236C" w:rsidR="004F649E" w:rsidRPr="00D21478" w:rsidRDefault="00BD0450" w:rsidP="00444E30">
      <w:pPr>
        <w:jc w:val="both"/>
        <w:rPr>
          <w:rFonts w:asciiTheme="minorHAnsi" w:hAnsiTheme="minorHAnsi" w:cstheme="minorHAnsi"/>
          <w:sz w:val="24"/>
          <w:szCs w:val="24"/>
        </w:rPr>
      </w:pPr>
      <w:r w:rsidRPr="00D21478">
        <w:rPr>
          <w:rFonts w:asciiTheme="minorHAnsi" w:hAnsiTheme="minorHAnsi" w:cstheme="minorHAnsi"/>
          <w:sz w:val="24"/>
          <w:szCs w:val="24"/>
        </w:rPr>
        <w:t>A participé à la visite</w:t>
      </w:r>
      <w:r w:rsidR="004F649E" w:rsidRPr="00D21478">
        <w:rPr>
          <w:rFonts w:asciiTheme="minorHAnsi" w:hAnsiTheme="minorHAnsi" w:cstheme="minorHAnsi"/>
          <w:sz w:val="24"/>
          <w:szCs w:val="24"/>
        </w:rPr>
        <w:t xml:space="preserve"> </w:t>
      </w:r>
      <w:r w:rsidR="008B4FFE" w:rsidRPr="00D21478">
        <w:rPr>
          <w:rFonts w:asciiTheme="minorHAnsi" w:hAnsiTheme="minorHAnsi" w:cstheme="minorHAnsi"/>
          <w:sz w:val="24"/>
          <w:szCs w:val="24"/>
        </w:rPr>
        <w:t xml:space="preserve">obligatoire </w:t>
      </w:r>
      <w:r w:rsidR="004F649E" w:rsidRPr="00D21478">
        <w:rPr>
          <w:rFonts w:asciiTheme="minorHAnsi" w:hAnsiTheme="minorHAnsi" w:cstheme="minorHAnsi"/>
          <w:sz w:val="24"/>
          <w:szCs w:val="24"/>
        </w:rPr>
        <w:t xml:space="preserve">organisée </w:t>
      </w:r>
      <w:r w:rsidR="00444E30">
        <w:rPr>
          <w:rFonts w:asciiTheme="minorHAnsi" w:hAnsiTheme="minorHAnsi" w:cstheme="minorHAnsi"/>
          <w:sz w:val="24"/>
          <w:szCs w:val="24"/>
        </w:rPr>
        <w:t xml:space="preserve">dans le cadre </w:t>
      </w:r>
      <w:r w:rsidR="000F47F0">
        <w:rPr>
          <w:rFonts w:asciiTheme="minorHAnsi" w:hAnsiTheme="minorHAnsi" w:cstheme="minorHAnsi"/>
          <w:sz w:val="24"/>
          <w:szCs w:val="24"/>
        </w:rPr>
        <w:t>de la consultation</w:t>
      </w:r>
      <w:r w:rsidR="00444E30">
        <w:rPr>
          <w:rFonts w:asciiTheme="minorHAnsi" w:hAnsiTheme="minorHAnsi" w:cstheme="minorHAnsi"/>
          <w:sz w:val="24"/>
          <w:szCs w:val="24"/>
        </w:rPr>
        <w:t xml:space="preserve"> </w:t>
      </w:r>
      <w:r w:rsidR="00982FEE" w:rsidRPr="002274F9">
        <w:rPr>
          <w:rFonts w:asciiTheme="minorHAnsi" w:hAnsiTheme="minorHAnsi" w:cstheme="minorHAnsi"/>
          <w:sz w:val="24"/>
          <w:szCs w:val="24"/>
        </w:rPr>
        <w:t>R2325</w:t>
      </w:r>
      <w:r w:rsidR="002274F9">
        <w:rPr>
          <w:rFonts w:asciiTheme="minorHAnsi" w:hAnsiTheme="minorHAnsi" w:cstheme="minorHAnsi"/>
          <w:sz w:val="24"/>
          <w:szCs w:val="24"/>
        </w:rPr>
        <w:t xml:space="preserve"> </w:t>
      </w:r>
      <w:bookmarkStart w:id="0" w:name="_GoBack"/>
      <w:bookmarkEnd w:id="0"/>
      <w:r w:rsidR="00982FEE" w:rsidRPr="002274F9">
        <w:rPr>
          <w:rFonts w:asciiTheme="minorHAnsi" w:hAnsiTheme="minorHAnsi" w:cstheme="minorHAnsi"/>
          <w:sz w:val="24"/>
          <w:szCs w:val="24"/>
        </w:rPr>
        <w:t>–</w:t>
      </w:r>
      <w:r w:rsidR="002274F9">
        <w:rPr>
          <w:rFonts w:asciiTheme="minorHAnsi" w:hAnsiTheme="minorHAnsi" w:cstheme="minorHAnsi"/>
          <w:sz w:val="24"/>
          <w:szCs w:val="24"/>
        </w:rPr>
        <w:t xml:space="preserve"> </w:t>
      </w:r>
      <w:r w:rsidR="002274F9" w:rsidRPr="002274F9">
        <w:rPr>
          <w:rFonts w:asciiTheme="minorHAnsi" w:hAnsiTheme="minorHAnsi" w:cstheme="minorHAnsi"/>
          <w:sz w:val="24"/>
          <w:szCs w:val="24"/>
        </w:rPr>
        <w:t>MISSION D’ASSISTANCE A MAITRISE D’OUVRAGE (AMO) RECONSTRUCTION DE LA CRECHE DU SITE DE RANGUEIL</w:t>
      </w:r>
    </w:p>
    <w:p w14:paraId="748AAEFA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0767AE86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2F9F0E57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03F5FA46" w14:textId="77777777" w:rsidR="004F649E" w:rsidRPr="00D21478" w:rsidRDefault="004F649E" w:rsidP="00D21478">
      <w:pPr>
        <w:rPr>
          <w:rFonts w:asciiTheme="minorHAnsi" w:hAnsiTheme="minorHAnsi" w:cstheme="minorHAnsi"/>
          <w:sz w:val="24"/>
          <w:szCs w:val="24"/>
        </w:rPr>
      </w:pPr>
    </w:p>
    <w:p w14:paraId="0E8EFAAB" w14:textId="77777777" w:rsidR="00B61140" w:rsidRPr="00D21478" w:rsidRDefault="00B61140" w:rsidP="004F649E">
      <w:pPr>
        <w:ind w:left="567"/>
        <w:rPr>
          <w:rFonts w:asciiTheme="minorHAnsi" w:hAnsiTheme="minorHAnsi" w:cstheme="minorHAnsi"/>
          <w:sz w:val="24"/>
          <w:szCs w:val="24"/>
        </w:rPr>
      </w:pPr>
    </w:p>
    <w:p w14:paraId="1E331E2E" w14:textId="77777777" w:rsidR="00B61140" w:rsidRPr="00D21478" w:rsidRDefault="00B61140" w:rsidP="00D21478">
      <w:pPr>
        <w:ind w:left="3261"/>
        <w:rPr>
          <w:rFonts w:asciiTheme="minorHAnsi" w:hAnsiTheme="minorHAnsi" w:cstheme="minorHAnsi"/>
          <w:sz w:val="24"/>
          <w:szCs w:val="24"/>
        </w:rPr>
      </w:pPr>
    </w:p>
    <w:p w14:paraId="2A199D0F" w14:textId="77777777" w:rsidR="004F649E" w:rsidRPr="00D21478" w:rsidRDefault="004F649E" w:rsidP="00D21478">
      <w:pPr>
        <w:ind w:left="3261"/>
        <w:rPr>
          <w:rFonts w:asciiTheme="minorHAnsi" w:hAnsiTheme="minorHAnsi" w:cstheme="minorHAnsi"/>
          <w:sz w:val="24"/>
          <w:szCs w:val="24"/>
        </w:rPr>
      </w:pPr>
      <w:r w:rsidRPr="00D21478">
        <w:rPr>
          <w:rFonts w:asciiTheme="minorHAnsi" w:hAnsiTheme="minorHAnsi" w:cstheme="minorHAnsi"/>
          <w:sz w:val="24"/>
          <w:szCs w:val="24"/>
        </w:rPr>
        <w:t>Fait à Toulouse le :</w:t>
      </w:r>
      <w:r w:rsidR="00C940AA" w:rsidRPr="00D2147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3AB13D4" w14:textId="77777777" w:rsidR="00A7329B" w:rsidRPr="00D21478" w:rsidRDefault="00A7329B" w:rsidP="00D21478">
      <w:pPr>
        <w:ind w:left="3261"/>
        <w:rPr>
          <w:rFonts w:asciiTheme="minorHAnsi" w:hAnsiTheme="minorHAnsi" w:cstheme="minorHAnsi"/>
          <w:sz w:val="24"/>
          <w:szCs w:val="24"/>
        </w:rPr>
      </w:pPr>
    </w:p>
    <w:p w14:paraId="45247B84" w14:textId="77777777" w:rsidR="004F649E" w:rsidRPr="00D21478" w:rsidRDefault="004F649E" w:rsidP="00D21478">
      <w:pPr>
        <w:ind w:left="3261"/>
        <w:rPr>
          <w:rFonts w:asciiTheme="minorHAnsi" w:hAnsiTheme="minorHAnsi" w:cstheme="minorHAnsi"/>
          <w:sz w:val="24"/>
          <w:szCs w:val="24"/>
        </w:rPr>
      </w:pPr>
    </w:p>
    <w:p w14:paraId="23A34614" w14:textId="77777777" w:rsidR="004F649E" w:rsidRPr="00D21478" w:rsidRDefault="004F649E" w:rsidP="00D21478">
      <w:pPr>
        <w:ind w:left="3261"/>
        <w:rPr>
          <w:rFonts w:asciiTheme="minorHAnsi" w:hAnsiTheme="minorHAnsi" w:cstheme="minorHAnsi"/>
          <w:sz w:val="24"/>
          <w:szCs w:val="24"/>
        </w:rPr>
      </w:pPr>
    </w:p>
    <w:p w14:paraId="08D4B4E6" w14:textId="0056094C" w:rsidR="00767DF0" w:rsidRPr="00D21478" w:rsidRDefault="004F649E" w:rsidP="0038791E">
      <w:pPr>
        <w:ind w:left="3261"/>
        <w:rPr>
          <w:rFonts w:asciiTheme="minorHAnsi" w:hAnsiTheme="minorHAnsi" w:cstheme="minorHAnsi"/>
          <w:sz w:val="24"/>
          <w:szCs w:val="24"/>
        </w:rPr>
      </w:pPr>
      <w:r w:rsidRPr="00D21478">
        <w:rPr>
          <w:rFonts w:asciiTheme="minorHAnsi" w:hAnsiTheme="minorHAnsi" w:cstheme="minorHAnsi"/>
          <w:sz w:val="24"/>
          <w:szCs w:val="24"/>
        </w:rPr>
        <w:t>Signature</w:t>
      </w:r>
    </w:p>
    <w:p w14:paraId="632C9A91" w14:textId="77777777" w:rsidR="00767DF0" w:rsidRDefault="00767DF0" w:rsidP="00821738">
      <w:pPr>
        <w:rPr>
          <w:rFonts w:asciiTheme="minorHAnsi" w:hAnsiTheme="minorHAnsi" w:cstheme="minorHAnsi"/>
          <w:sz w:val="24"/>
          <w:szCs w:val="24"/>
        </w:rPr>
      </w:pPr>
    </w:p>
    <w:p w14:paraId="4132A3AA" w14:textId="77777777" w:rsidR="00D21478" w:rsidRDefault="00D21478" w:rsidP="00821738">
      <w:pPr>
        <w:rPr>
          <w:rFonts w:asciiTheme="minorHAnsi" w:hAnsiTheme="minorHAnsi" w:cstheme="minorHAnsi"/>
          <w:sz w:val="24"/>
          <w:szCs w:val="24"/>
        </w:rPr>
      </w:pPr>
    </w:p>
    <w:p w14:paraId="4EBD7551" w14:textId="77777777" w:rsidR="00D21478" w:rsidRDefault="00D21478" w:rsidP="00821738">
      <w:pPr>
        <w:rPr>
          <w:rFonts w:asciiTheme="minorHAnsi" w:hAnsiTheme="minorHAnsi" w:cstheme="minorHAnsi"/>
          <w:sz w:val="24"/>
          <w:szCs w:val="24"/>
        </w:rPr>
      </w:pPr>
    </w:p>
    <w:p w14:paraId="554A85FB" w14:textId="77777777" w:rsidR="00D21478" w:rsidRPr="00D21478" w:rsidRDefault="00D21478" w:rsidP="00821738">
      <w:pPr>
        <w:rPr>
          <w:rFonts w:asciiTheme="minorHAnsi" w:hAnsiTheme="minorHAnsi" w:cstheme="minorHAnsi"/>
          <w:sz w:val="24"/>
          <w:szCs w:val="24"/>
        </w:rPr>
      </w:pPr>
    </w:p>
    <w:p w14:paraId="2702DB0E" w14:textId="0559068E" w:rsidR="004F649E" w:rsidRPr="00D21478" w:rsidRDefault="00D21478" w:rsidP="00D21478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 wp14:anchorId="30296739" wp14:editId="3F69B552">
            <wp:extent cx="323850" cy="323850"/>
            <wp:effectExtent l="0" t="0" r="0" b="0"/>
            <wp:docPr id="3" name="Image 3" descr="C:\Users\carayon\Pictures\Saved Picture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rayon\Pictures\Saved Pictures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24"/>
          <w:szCs w:val="24"/>
        </w:rPr>
        <w:tab/>
      </w:r>
      <w:r w:rsidR="004F649E" w:rsidRPr="00D21478">
        <w:rPr>
          <w:rFonts w:asciiTheme="minorHAnsi" w:hAnsiTheme="minorHAnsi" w:cstheme="minorHAnsi"/>
          <w:b/>
          <w:sz w:val="24"/>
          <w:szCs w:val="24"/>
        </w:rPr>
        <w:t xml:space="preserve">Attestation </w:t>
      </w:r>
      <w:r w:rsidR="002D4708" w:rsidRPr="00D21478">
        <w:rPr>
          <w:rFonts w:asciiTheme="minorHAnsi" w:hAnsiTheme="minorHAnsi" w:cstheme="minorHAnsi"/>
          <w:b/>
          <w:sz w:val="24"/>
          <w:szCs w:val="24"/>
        </w:rPr>
        <w:t>de visite</w:t>
      </w:r>
      <w:r w:rsidR="00DA4DF1" w:rsidRPr="00D2147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F649E" w:rsidRPr="00D21478">
        <w:rPr>
          <w:rFonts w:asciiTheme="minorHAnsi" w:hAnsiTheme="minorHAnsi" w:cstheme="minorHAnsi"/>
          <w:b/>
          <w:sz w:val="24"/>
          <w:szCs w:val="24"/>
        </w:rPr>
        <w:t xml:space="preserve">à </w:t>
      </w:r>
      <w:r w:rsidR="00DA4DF1" w:rsidRPr="00D21478">
        <w:rPr>
          <w:rFonts w:asciiTheme="minorHAnsi" w:hAnsiTheme="minorHAnsi" w:cstheme="minorHAnsi"/>
          <w:b/>
          <w:sz w:val="24"/>
          <w:szCs w:val="24"/>
        </w:rPr>
        <w:t>remettre</w:t>
      </w:r>
      <w:r w:rsidR="004F649E" w:rsidRPr="00D2147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A4DF1" w:rsidRPr="00D21478">
        <w:rPr>
          <w:rFonts w:asciiTheme="minorHAnsi" w:hAnsiTheme="minorHAnsi" w:cstheme="minorHAnsi"/>
          <w:b/>
          <w:sz w:val="24"/>
          <w:szCs w:val="24"/>
        </w:rPr>
        <w:t xml:space="preserve">dans </w:t>
      </w:r>
      <w:r w:rsidR="004F649E" w:rsidRPr="00D21478">
        <w:rPr>
          <w:rFonts w:asciiTheme="minorHAnsi" w:hAnsiTheme="minorHAnsi" w:cstheme="minorHAnsi"/>
          <w:b/>
          <w:sz w:val="24"/>
          <w:szCs w:val="24"/>
        </w:rPr>
        <w:t>le dossier de remise de l’offre</w:t>
      </w:r>
      <w:r w:rsidR="005F46B7">
        <w:rPr>
          <w:rFonts w:asciiTheme="minorHAnsi" w:hAnsiTheme="minorHAnsi" w:cstheme="minorHAnsi"/>
          <w:b/>
          <w:sz w:val="24"/>
          <w:szCs w:val="24"/>
        </w:rPr>
        <w:t xml:space="preserve"> en cas de visite obligatoire selon </w:t>
      </w:r>
      <w:r w:rsidR="00982FEE">
        <w:rPr>
          <w:rFonts w:asciiTheme="minorHAnsi" w:hAnsiTheme="minorHAnsi" w:cstheme="minorHAnsi"/>
          <w:b/>
          <w:sz w:val="24"/>
          <w:szCs w:val="24"/>
        </w:rPr>
        <w:t>le règlement de consultation.</w:t>
      </w:r>
    </w:p>
    <w:sectPr w:rsidR="004F649E" w:rsidRPr="00D21478" w:rsidSect="00266FA3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531" w:right="851" w:bottom="1701" w:left="3828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7E576" w14:textId="77777777" w:rsidR="001536C1" w:rsidRDefault="001536C1">
      <w:r>
        <w:separator/>
      </w:r>
    </w:p>
  </w:endnote>
  <w:endnote w:type="continuationSeparator" w:id="0">
    <w:p w14:paraId="3C18C0CF" w14:textId="77777777" w:rsidR="001536C1" w:rsidRDefault="0015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869F3" w14:textId="77777777" w:rsidR="001344F0" w:rsidRDefault="001344F0">
    <w:pPr>
      <w:pStyle w:val="Pieddepage"/>
    </w:pPr>
    <w:r>
      <w:rPr>
        <w:bCs/>
        <w:snapToGrid w:val="0"/>
        <w:sz w:val="16"/>
        <w:szCs w:val="16"/>
      </w:rPr>
      <w:t xml:space="preserve">Consultez le site Internet du Centre Hospitalier Universitaire : </w:t>
    </w:r>
    <w:r>
      <w:rPr>
        <w:b/>
        <w:snapToGrid w:val="0"/>
        <w:sz w:val="16"/>
        <w:szCs w:val="16"/>
      </w:rPr>
      <w:t>www.chu-toulouse.fr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87523" w14:textId="77777777" w:rsidR="00DC4B59" w:rsidRDefault="00DC4B59" w:rsidP="00DC4B59">
    <w:pPr>
      <w:pStyle w:val="Pieddepage"/>
    </w:pPr>
    <w:r>
      <w:rPr>
        <w:bCs/>
        <w:snapToGrid w:val="0"/>
        <w:sz w:val="16"/>
        <w:szCs w:val="16"/>
      </w:rPr>
      <w:t xml:space="preserve">Consultez le site Internet du Centre Hospitalier Universitaire : </w:t>
    </w:r>
    <w:r>
      <w:rPr>
        <w:b/>
        <w:snapToGrid w:val="0"/>
        <w:sz w:val="16"/>
        <w:szCs w:val="16"/>
      </w:rPr>
      <w:t>www.chu-toulouse.fr</w:t>
    </w:r>
  </w:p>
  <w:p w14:paraId="4AF26614" w14:textId="77777777" w:rsidR="00DC4B59" w:rsidRDefault="00DC4B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2EED0" w14:textId="77777777" w:rsidR="001536C1" w:rsidRDefault="001536C1">
      <w:r>
        <w:separator/>
      </w:r>
    </w:p>
  </w:footnote>
  <w:footnote w:type="continuationSeparator" w:id="0">
    <w:p w14:paraId="22CD1345" w14:textId="77777777" w:rsidR="001536C1" w:rsidRDefault="0015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BFD62" w14:textId="77777777" w:rsidR="0076592B" w:rsidRPr="0076592B" w:rsidRDefault="0076592B" w:rsidP="0076592B">
    <w:pPr>
      <w:pStyle w:val="En-tte"/>
    </w:pPr>
    <w:r>
      <w:t xml:space="preserve">                        </w:t>
    </w:r>
    <w:r>
      <w:object w:dxaOrig="2670" w:dyaOrig="1155" w14:anchorId="369268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3.5pt;height:58pt" fillcolor="window">
          <v:imagedata r:id="rId1" o:title=""/>
        </v:shape>
        <o:OLEObject Type="Embed" ProgID="Word.Picture.8" ShapeID="_x0000_i1025" DrawAspect="Content" ObjectID="_1845443895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8A105" w14:textId="6E8C6829" w:rsidR="0076592B" w:rsidRDefault="00444E30" w:rsidP="00C00BA6">
    <w:pPr>
      <w:pStyle w:val="En-tte"/>
      <w:tabs>
        <w:tab w:val="clear" w:pos="4536"/>
      </w:tabs>
      <w:ind w:left="-2694"/>
      <w:jc w:val="center"/>
    </w:pPr>
    <w:r w:rsidRPr="00231295">
      <w:rPr>
        <w:rFonts w:cs="Arial"/>
        <w:i/>
        <w:noProof/>
      </w:rPr>
      <w:drawing>
        <wp:inline distT="0" distB="0" distL="0" distR="0" wp14:anchorId="1B84E109" wp14:editId="53B9DEB9">
          <wp:extent cx="1260475" cy="710565"/>
          <wp:effectExtent l="0" t="0" r="0" b="0"/>
          <wp:docPr id="5" name="Image 5" descr="\\postes.chu-toulouse.fr\users$\trouillas.jy\Bureau\LOGO GHT-® GHT CMJN 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\\postes.chu-toulouse.fr\users$\trouillas.jy\Bureau\LOGO GHT-® GHT CMJN H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475" cy="710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46EDD10"/>
    <w:lvl w:ilvl="0">
      <w:numFmt w:val="bullet"/>
      <w:lvlText w:val="*"/>
      <w:lvlJc w:val="left"/>
    </w:lvl>
  </w:abstractNum>
  <w:abstractNum w:abstractNumId="1" w15:restartNumberingAfterBreak="0">
    <w:nsid w:val="0497563C"/>
    <w:multiLevelType w:val="hybridMultilevel"/>
    <w:tmpl w:val="25A22D26"/>
    <w:lvl w:ilvl="0" w:tplc="94900156">
      <w:start w:val="1"/>
      <w:numFmt w:val="bullet"/>
      <w:lvlText w:val="-"/>
      <w:lvlJc w:val="left"/>
      <w:pPr>
        <w:tabs>
          <w:tab w:val="num" w:pos="284"/>
        </w:tabs>
        <w:ind w:left="394" w:hanging="394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B016F3"/>
    <w:multiLevelType w:val="hybridMultilevel"/>
    <w:tmpl w:val="D3A04B04"/>
    <w:lvl w:ilvl="0" w:tplc="5010084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4184321A"/>
    <w:multiLevelType w:val="hybridMultilevel"/>
    <w:tmpl w:val="39DAE300"/>
    <w:lvl w:ilvl="0" w:tplc="626421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EC293E"/>
    <w:multiLevelType w:val="hybridMultilevel"/>
    <w:tmpl w:val="62B08F04"/>
    <w:lvl w:ilvl="0" w:tplc="8346B1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17F5C"/>
    <w:multiLevelType w:val="hybridMultilevel"/>
    <w:tmpl w:val="DF2896A0"/>
    <w:lvl w:ilvl="0" w:tplc="E118D0E0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15438D"/>
    <w:multiLevelType w:val="hybridMultilevel"/>
    <w:tmpl w:val="CE60CE08"/>
    <w:lvl w:ilvl="0" w:tplc="C944E11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2D61FE"/>
    <w:multiLevelType w:val="hybridMultilevel"/>
    <w:tmpl w:val="CB2AA37C"/>
    <w:lvl w:ilvl="0" w:tplc="A06A832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4384F61"/>
    <w:multiLevelType w:val="hybridMultilevel"/>
    <w:tmpl w:val="6FEAFD68"/>
    <w:lvl w:ilvl="0" w:tplc="004CC1C6">
      <w:start w:val="7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CA49D8"/>
    <w:multiLevelType w:val="hybridMultilevel"/>
    <w:tmpl w:val="C060A5AC"/>
    <w:lvl w:ilvl="0" w:tplc="E14243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E3D"/>
    <w:rsid w:val="000174C4"/>
    <w:rsid w:val="00031052"/>
    <w:rsid w:val="000335EB"/>
    <w:rsid w:val="000403FF"/>
    <w:rsid w:val="00060F8B"/>
    <w:rsid w:val="00065778"/>
    <w:rsid w:val="00070236"/>
    <w:rsid w:val="0007161C"/>
    <w:rsid w:val="000761DA"/>
    <w:rsid w:val="000836B9"/>
    <w:rsid w:val="00085F6F"/>
    <w:rsid w:val="00093C37"/>
    <w:rsid w:val="000B2535"/>
    <w:rsid w:val="000B33FC"/>
    <w:rsid w:val="000C27DA"/>
    <w:rsid w:val="000D5433"/>
    <w:rsid w:val="000E5D7E"/>
    <w:rsid w:val="000F47F0"/>
    <w:rsid w:val="000F7B08"/>
    <w:rsid w:val="001018B7"/>
    <w:rsid w:val="00103D6E"/>
    <w:rsid w:val="00103FDC"/>
    <w:rsid w:val="00107803"/>
    <w:rsid w:val="001211A2"/>
    <w:rsid w:val="00121695"/>
    <w:rsid w:val="001321FF"/>
    <w:rsid w:val="0013287D"/>
    <w:rsid w:val="001344F0"/>
    <w:rsid w:val="0013642A"/>
    <w:rsid w:val="00142AFC"/>
    <w:rsid w:val="001536C1"/>
    <w:rsid w:val="0017208A"/>
    <w:rsid w:val="00172446"/>
    <w:rsid w:val="00173422"/>
    <w:rsid w:val="001861F2"/>
    <w:rsid w:val="001A127C"/>
    <w:rsid w:val="001A330A"/>
    <w:rsid w:val="001C616B"/>
    <w:rsid w:val="001C799C"/>
    <w:rsid w:val="001E724A"/>
    <w:rsid w:val="00217409"/>
    <w:rsid w:val="00217AB6"/>
    <w:rsid w:val="00224DEF"/>
    <w:rsid w:val="002274F9"/>
    <w:rsid w:val="00240640"/>
    <w:rsid w:val="00246F6B"/>
    <w:rsid w:val="002634E2"/>
    <w:rsid w:val="00266FA3"/>
    <w:rsid w:val="002759B8"/>
    <w:rsid w:val="00280A65"/>
    <w:rsid w:val="00290C0D"/>
    <w:rsid w:val="002A2667"/>
    <w:rsid w:val="002A7446"/>
    <w:rsid w:val="002B2BCA"/>
    <w:rsid w:val="002D4708"/>
    <w:rsid w:val="002D4965"/>
    <w:rsid w:val="002E7C89"/>
    <w:rsid w:val="002F3B15"/>
    <w:rsid w:val="002F430F"/>
    <w:rsid w:val="002F7549"/>
    <w:rsid w:val="00311BC1"/>
    <w:rsid w:val="00320D50"/>
    <w:rsid w:val="00333176"/>
    <w:rsid w:val="003361D7"/>
    <w:rsid w:val="00341413"/>
    <w:rsid w:val="00352533"/>
    <w:rsid w:val="00375AF5"/>
    <w:rsid w:val="00376364"/>
    <w:rsid w:val="00380990"/>
    <w:rsid w:val="003823E2"/>
    <w:rsid w:val="0038791E"/>
    <w:rsid w:val="00392F4B"/>
    <w:rsid w:val="00393E35"/>
    <w:rsid w:val="003A3BED"/>
    <w:rsid w:val="003B5842"/>
    <w:rsid w:val="003D2750"/>
    <w:rsid w:val="003E19ED"/>
    <w:rsid w:val="003E2F9F"/>
    <w:rsid w:val="003F1E3C"/>
    <w:rsid w:val="003F2044"/>
    <w:rsid w:val="003F52CF"/>
    <w:rsid w:val="003F57EC"/>
    <w:rsid w:val="00423E4D"/>
    <w:rsid w:val="00424F3D"/>
    <w:rsid w:val="00425727"/>
    <w:rsid w:val="00434930"/>
    <w:rsid w:val="004436F7"/>
    <w:rsid w:val="00444E30"/>
    <w:rsid w:val="0045112D"/>
    <w:rsid w:val="004678A4"/>
    <w:rsid w:val="0049075E"/>
    <w:rsid w:val="004956CD"/>
    <w:rsid w:val="004A1A05"/>
    <w:rsid w:val="004B6F66"/>
    <w:rsid w:val="004C05E0"/>
    <w:rsid w:val="004C068F"/>
    <w:rsid w:val="004C2027"/>
    <w:rsid w:val="004C28AA"/>
    <w:rsid w:val="004C5025"/>
    <w:rsid w:val="004C5EA8"/>
    <w:rsid w:val="004C672B"/>
    <w:rsid w:val="004D443F"/>
    <w:rsid w:val="004D4F5F"/>
    <w:rsid w:val="004E04BB"/>
    <w:rsid w:val="004E727D"/>
    <w:rsid w:val="004F2955"/>
    <w:rsid w:val="004F6202"/>
    <w:rsid w:val="004F649E"/>
    <w:rsid w:val="005155B1"/>
    <w:rsid w:val="00516EB6"/>
    <w:rsid w:val="00543874"/>
    <w:rsid w:val="00544E91"/>
    <w:rsid w:val="00546346"/>
    <w:rsid w:val="005509DD"/>
    <w:rsid w:val="005550A2"/>
    <w:rsid w:val="005642CC"/>
    <w:rsid w:val="00564F76"/>
    <w:rsid w:val="00565812"/>
    <w:rsid w:val="00567610"/>
    <w:rsid w:val="005729B2"/>
    <w:rsid w:val="005B2F49"/>
    <w:rsid w:val="005B68E0"/>
    <w:rsid w:val="005C3BC8"/>
    <w:rsid w:val="005C742C"/>
    <w:rsid w:val="005D4B2A"/>
    <w:rsid w:val="005F46B7"/>
    <w:rsid w:val="005F488F"/>
    <w:rsid w:val="00600B9A"/>
    <w:rsid w:val="00622923"/>
    <w:rsid w:val="00623026"/>
    <w:rsid w:val="00633FE9"/>
    <w:rsid w:val="006418DD"/>
    <w:rsid w:val="00646EEE"/>
    <w:rsid w:val="00696814"/>
    <w:rsid w:val="006B659E"/>
    <w:rsid w:val="006C71A4"/>
    <w:rsid w:val="006D1194"/>
    <w:rsid w:val="006D68AA"/>
    <w:rsid w:val="006E05AD"/>
    <w:rsid w:val="006E1F4B"/>
    <w:rsid w:val="006E39FD"/>
    <w:rsid w:val="006E6FD4"/>
    <w:rsid w:val="006E735C"/>
    <w:rsid w:val="00701A19"/>
    <w:rsid w:val="0071212F"/>
    <w:rsid w:val="007262AF"/>
    <w:rsid w:val="00731AE3"/>
    <w:rsid w:val="007338CF"/>
    <w:rsid w:val="0074107C"/>
    <w:rsid w:val="007468B0"/>
    <w:rsid w:val="00756F44"/>
    <w:rsid w:val="0076126A"/>
    <w:rsid w:val="00762AB6"/>
    <w:rsid w:val="0076592B"/>
    <w:rsid w:val="00767DF0"/>
    <w:rsid w:val="007808DF"/>
    <w:rsid w:val="0078272D"/>
    <w:rsid w:val="0078279B"/>
    <w:rsid w:val="007911C1"/>
    <w:rsid w:val="00792E1E"/>
    <w:rsid w:val="007C34F4"/>
    <w:rsid w:val="007C5CAA"/>
    <w:rsid w:val="007E203B"/>
    <w:rsid w:val="00817557"/>
    <w:rsid w:val="00821738"/>
    <w:rsid w:val="0082732C"/>
    <w:rsid w:val="008273E0"/>
    <w:rsid w:val="008339A4"/>
    <w:rsid w:val="008350E6"/>
    <w:rsid w:val="008465E3"/>
    <w:rsid w:val="00864B78"/>
    <w:rsid w:val="00875B28"/>
    <w:rsid w:val="00880809"/>
    <w:rsid w:val="00881D45"/>
    <w:rsid w:val="008A13FE"/>
    <w:rsid w:val="008B4FFE"/>
    <w:rsid w:val="008D3330"/>
    <w:rsid w:val="008D3E20"/>
    <w:rsid w:val="008D7A4E"/>
    <w:rsid w:val="008E08A4"/>
    <w:rsid w:val="00903EC7"/>
    <w:rsid w:val="00904A13"/>
    <w:rsid w:val="00910867"/>
    <w:rsid w:val="00926E92"/>
    <w:rsid w:val="00934880"/>
    <w:rsid w:val="00935AB3"/>
    <w:rsid w:val="0094172D"/>
    <w:rsid w:val="009447AA"/>
    <w:rsid w:val="00944CA7"/>
    <w:rsid w:val="00946890"/>
    <w:rsid w:val="009474BA"/>
    <w:rsid w:val="00953E23"/>
    <w:rsid w:val="0096493A"/>
    <w:rsid w:val="00966AF2"/>
    <w:rsid w:val="00971B1C"/>
    <w:rsid w:val="009767E3"/>
    <w:rsid w:val="00982FEE"/>
    <w:rsid w:val="00997740"/>
    <w:rsid w:val="009A17F1"/>
    <w:rsid w:val="009A6CBE"/>
    <w:rsid w:val="009B7A73"/>
    <w:rsid w:val="009D05B1"/>
    <w:rsid w:val="009D40D3"/>
    <w:rsid w:val="009E0C32"/>
    <w:rsid w:val="009E1242"/>
    <w:rsid w:val="009E65A9"/>
    <w:rsid w:val="009F3451"/>
    <w:rsid w:val="00A03178"/>
    <w:rsid w:val="00A043FC"/>
    <w:rsid w:val="00A1304F"/>
    <w:rsid w:val="00A15B4C"/>
    <w:rsid w:val="00A21433"/>
    <w:rsid w:val="00A316EB"/>
    <w:rsid w:val="00A53F09"/>
    <w:rsid w:val="00A56236"/>
    <w:rsid w:val="00A720B9"/>
    <w:rsid w:val="00A7329B"/>
    <w:rsid w:val="00A76B20"/>
    <w:rsid w:val="00A77CF1"/>
    <w:rsid w:val="00A92FF1"/>
    <w:rsid w:val="00AA1636"/>
    <w:rsid w:val="00AB046F"/>
    <w:rsid w:val="00AB141E"/>
    <w:rsid w:val="00AC1200"/>
    <w:rsid w:val="00AD34A1"/>
    <w:rsid w:val="00AD639B"/>
    <w:rsid w:val="00AE3289"/>
    <w:rsid w:val="00B075A3"/>
    <w:rsid w:val="00B14BE3"/>
    <w:rsid w:val="00B22588"/>
    <w:rsid w:val="00B23453"/>
    <w:rsid w:val="00B32CB1"/>
    <w:rsid w:val="00B446F4"/>
    <w:rsid w:val="00B50949"/>
    <w:rsid w:val="00B51573"/>
    <w:rsid w:val="00B52391"/>
    <w:rsid w:val="00B61140"/>
    <w:rsid w:val="00B6169E"/>
    <w:rsid w:val="00B75C97"/>
    <w:rsid w:val="00B82621"/>
    <w:rsid w:val="00B830CF"/>
    <w:rsid w:val="00B86E3D"/>
    <w:rsid w:val="00B87A8F"/>
    <w:rsid w:val="00BA76EC"/>
    <w:rsid w:val="00BB2652"/>
    <w:rsid w:val="00BB316D"/>
    <w:rsid w:val="00BC084A"/>
    <w:rsid w:val="00BD0450"/>
    <w:rsid w:val="00BE7232"/>
    <w:rsid w:val="00C00BA6"/>
    <w:rsid w:val="00C010DE"/>
    <w:rsid w:val="00C2068F"/>
    <w:rsid w:val="00C27417"/>
    <w:rsid w:val="00C3653D"/>
    <w:rsid w:val="00C47B45"/>
    <w:rsid w:val="00C579C0"/>
    <w:rsid w:val="00C57ACB"/>
    <w:rsid w:val="00C64A93"/>
    <w:rsid w:val="00C80AE4"/>
    <w:rsid w:val="00C93B5E"/>
    <w:rsid w:val="00C940AA"/>
    <w:rsid w:val="00CA29E7"/>
    <w:rsid w:val="00CA3F1F"/>
    <w:rsid w:val="00CB32DF"/>
    <w:rsid w:val="00CC091F"/>
    <w:rsid w:val="00CD10A5"/>
    <w:rsid w:val="00CD7C9C"/>
    <w:rsid w:val="00CE2B4C"/>
    <w:rsid w:val="00CF5E29"/>
    <w:rsid w:val="00D02686"/>
    <w:rsid w:val="00D21478"/>
    <w:rsid w:val="00D264C9"/>
    <w:rsid w:val="00D37175"/>
    <w:rsid w:val="00D57654"/>
    <w:rsid w:val="00D63067"/>
    <w:rsid w:val="00D65578"/>
    <w:rsid w:val="00D655CA"/>
    <w:rsid w:val="00D6609A"/>
    <w:rsid w:val="00D66D14"/>
    <w:rsid w:val="00D66F55"/>
    <w:rsid w:val="00D67F6A"/>
    <w:rsid w:val="00D81320"/>
    <w:rsid w:val="00DA4DF1"/>
    <w:rsid w:val="00DB3433"/>
    <w:rsid w:val="00DC4B59"/>
    <w:rsid w:val="00DE7BAF"/>
    <w:rsid w:val="00DF2775"/>
    <w:rsid w:val="00DF7CB3"/>
    <w:rsid w:val="00E07CFA"/>
    <w:rsid w:val="00E412B0"/>
    <w:rsid w:val="00E54F3A"/>
    <w:rsid w:val="00E90967"/>
    <w:rsid w:val="00E973F8"/>
    <w:rsid w:val="00EA650A"/>
    <w:rsid w:val="00EB5C94"/>
    <w:rsid w:val="00EE2207"/>
    <w:rsid w:val="00EF03A5"/>
    <w:rsid w:val="00EF55BA"/>
    <w:rsid w:val="00F0345C"/>
    <w:rsid w:val="00F206F9"/>
    <w:rsid w:val="00F2470E"/>
    <w:rsid w:val="00F26AE6"/>
    <w:rsid w:val="00F34B94"/>
    <w:rsid w:val="00F451BA"/>
    <w:rsid w:val="00F51572"/>
    <w:rsid w:val="00F63A0C"/>
    <w:rsid w:val="00F744AC"/>
    <w:rsid w:val="00F76D36"/>
    <w:rsid w:val="00F869E9"/>
    <w:rsid w:val="00FA0914"/>
    <w:rsid w:val="00FA7B56"/>
    <w:rsid w:val="00FC21ED"/>
    <w:rsid w:val="00FD2DC8"/>
    <w:rsid w:val="00FD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26C7AD"/>
  <w15:chartTrackingRefBased/>
  <w15:docId w15:val="{DF85C2E4-AA63-4417-A9F3-A90BAFE1D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82FEE"/>
  </w:style>
  <w:style w:type="paragraph" w:styleId="Titre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ind w:left="4678"/>
      <w:jc w:val="both"/>
      <w:outlineLvl w:val="1"/>
    </w:pPr>
    <w:rPr>
      <w:sz w:val="24"/>
    </w:rPr>
  </w:style>
  <w:style w:type="paragraph" w:styleId="Titre4">
    <w:name w:val="heading 4"/>
    <w:basedOn w:val="Normal"/>
    <w:next w:val="Normal"/>
    <w:qFormat/>
    <w:rsid w:val="0091086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6E6FD4"/>
    <w:rPr>
      <w:color w:val="0000FF"/>
      <w:u w:val="single"/>
    </w:rPr>
  </w:style>
  <w:style w:type="paragraph" w:styleId="Textedebulles">
    <w:name w:val="Balloon Text"/>
    <w:basedOn w:val="Normal"/>
    <w:semiHidden/>
    <w:rsid w:val="006D1194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1344F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1344F0"/>
    <w:pPr>
      <w:tabs>
        <w:tab w:val="center" w:pos="4536"/>
        <w:tab w:val="right" w:pos="9072"/>
      </w:tabs>
    </w:pPr>
  </w:style>
  <w:style w:type="paragraph" w:customStyle="1" w:styleId="CarCarCarCarCarCarCar">
    <w:name w:val="Car Car Car Car Car Car Car"/>
    <w:basedOn w:val="Normal"/>
    <w:rsid w:val="00D3717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RIS">
    <w:name w:val="CHRIS"/>
    <w:basedOn w:val="Normal"/>
    <w:rsid w:val="005729B2"/>
    <w:pPr>
      <w:jc w:val="both"/>
    </w:pPr>
    <w:rPr>
      <w:rFonts w:ascii="Times" w:hAnsi="Times"/>
      <w:sz w:val="24"/>
    </w:rPr>
  </w:style>
  <w:style w:type="paragraph" w:styleId="Titre">
    <w:name w:val="Title"/>
    <w:basedOn w:val="Normal"/>
    <w:qFormat/>
    <w:rsid w:val="000836B9"/>
    <w:pPr>
      <w:jc w:val="center"/>
    </w:pPr>
    <w:rPr>
      <w:b/>
      <w:sz w:val="40"/>
    </w:rPr>
  </w:style>
  <w:style w:type="paragraph" w:styleId="Corpsdetexte">
    <w:name w:val="Body Text"/>
    <w:basedOn w:val="Normal"/>
    <w:rsid w:val="000836B9"/>
    <w:rPr>
      <w:sz w:val="28"/>
    </w:rPr>
  </w:style>
  <w:style w:type="paragraph" w:customStyle="1" w:styleId="Corps">
    <w:name w:val="Corps"/>
    <w:basedOn w:val="Normal"/>
    <w:rsid w:val="005509DD"/>
    <w:pPr>
      <w:spacing w:after="280" w:line="280" w:lineRule="atLeast"/>
      <w:ind w:firstLine="567"/>
      <w:jc w:val="both"/>
    </w:pPr>
    <w:rPr>
      <w:rFonts w:ascii="Helvetica" w:hAnsi="Helvetica"/>
      <w:sz w:val="24"/>
    </w:rPr>
  </w:style>
  <w:style w:type="paragraph" w:customStyle="1" w:styleId="Corpsdetexte21">
    <w:name w:val="Corps de texte 21"/>
    <w:basedOn w:val="Normal"/>
    <w:rsid w:val="005155B1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rFonts w:ascii="Arial" w:hAnsi="Arial"/>
      <w:b/>
      <w:i/>
    </w:rPr>
  </w:style>
  <w:style w:type="paragraph" w:customStyle="1" w:styleId="texteInrap">
    <w:name w:val="texte Inrap"/>
    <w:basedOn w:val="Normal"/>
    <w:rsid w:val="00B51573"/>
    <w:pPr>
      <w:spacing w:line="280" w:lineRule="exact"/>
    </w:pPr>
    <w:rPr>
      <w:rFonts w:eastAsia="Times"/>
      <w:sz w:val="22"/>
    </w:rPr>
  </w:style>
  <w:style w:type="paragraph" w:customStyle="1" w:styleId="fcasegauche">
    <w:name w:val="f_case_gauche"/>
    <w:basedOn w:val="Normal"/>
    <w:rsid w:val="00425727"/>
    <w:pPr>
      <w:spacing w:after="60"/>
      <w:ind w:left="284" w:hanging="284"/>
      <w:jc w:val="both"/>
    </w:pPr>
    <w:rPr>
      <w:rFonts w:ascii="Univers" w:hAnsi="Univers"/>
    </w:rPr>
  </w:style>
  <w:style w:type="paragraph" w:customStyle="1" w:styleId="CharChar1">
    <w:name w:val="Char Char1"/>
    <w:basedOn w:val="Normal"/>
    <w:rsid w:val="00266FA3"/>
    <w:pPr>
      <w:spacing w:after="160" w:line="240" w:lineRule="exact"/>
    </w:pPr>
    <w:rPr>
      <w:rFonts w:ascii="Verdana" w:hAnsi="Verdana"/>
      <w:lang w:val="en-US"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D21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5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Mod&#232;les\BG%20mod&#232;l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1E868-0C5F-49F6-AB27-4BF92FB29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BG modèle.dot</Template>
  <TotalTime>13</TotalTime>
  <Pages>1</Pages>
  <Words>74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Toulouse le</vt:lpstr>
    </vt:vector>
  </TitlesOfParts>
  <Company>DAE</Company>
  <LinksUpToDate>false</LinksUpToDate>
  <CharactersWithSpaces>482</CharactersWithSpaces>
  <SharedDoc>false</SharedDoc>
  <HLinks>
    <vt:vector size="12" baseType="variant">
      <vt:variant>
        <vt:i4>5832827</vt:i4>
      </vt:variant>
      <vt:variant>
        <vt:i4>3</vt:i4>
      </vt:variant>
      <vt:variant>
        <vt:i4>0</vt:i4>
      </vt:variant>
      <vt:variant>
        <vt:i4>5</vt:i4>
      </vt:variant>
      <vt:variant>
        <vt:lpwstr>mailto:carayon.j@chu-toulouse.fr</vt:lpwstr>
      </vt:variant>
      <vt:variant>
        <vt:lpwstr/>
      </vt:variant>
      <vt:variant>
        <vt:i4>2883609</vt:i4>
      </vt:variant>
      <vt:variant>
        <vt:i4>0</vt:i4>
      </vt:variant>
      <vt:variant>
        <vt:i4>0</vt:i4>
      </vt:variant>
      <vt:variant>
        <vt:i4>5</vt:i4>
      </vt:variant>
      <vt:variant>
        <vt:lpwstr>mailto:baali.s@chu-toulouse.fr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Toulouse le</dc:title>
  <dc:subject/>
  <dc:creator>chu</dc:creator>
  <cp:keywords/>
  <cp:lastModifiedBy>AVERSO Clara</cp:lastModifiedBy>
  <cp:revision>9</cp:revision>
  <cp:lastPrinted>2023-07-24T14:29:00Z</cp:lastPrinted>
  <dcterms:created xsi:type="dcterms:W3CDTF">2024-08-01T08:29:00Z</dcterms:created>
  <dcterms:modified xsi:type="dcterms:W3CDTF">2026-07-13T08:32:00Z</dcterms:modified>
</cp:coreProperties>
</file>